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644" w:rsidRDefault="00260644" w:rsidP="005B3A7C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260644" w:rsidRDefault="00260644" w:rsidP="005B3A7C">
      <w:pPr>
        <w:pStyle w:val="SOWHL1-ASDEFCON"/>
      </w:pPr>
      <w:bookmarkStart w:id="2" w:name="_Toc515805636"/>
      <w:r>
        <w:t>DID NUMBER:</w:t>
      </w:r>
      <w:r>
        <w:tab/>
      </w:r>
      <w:bookmarkStart w:id="3" w:name="_Toc515805637"/>
      <w:r w:rsidR="00F10A19">
        <w:fldChar w:fldCharType="begin"/>
      </w:r>
      <w:r w:rsidR="00F10A19">
        <w:instrText xml:space="preserve"> TITLE   \* MERGEFORMAT </w:instrText>
      </w:r>
      <w:r w:rsidR="00F10A19">
        <w:fldChar w:fldCharType="separate"/>
      </w:r>
      <w:r w:rsidR="007B0011">
        <w:t>DID-ILS-DES-FMECAR</w:t>
      </w:r>
      <w:r w:rsidR="00F10A19">
        <w:fldChar w:fldCharType="end"/>
      </w:r>
      <w:r w:rsidR="007360F6">
        <w:t>-</w:t>
      </w:r>
      <w:r w:rsidR="007B0011">
        <w:fldChar w:fldCharType="begin"/>
      </w:r>
      <w:r w:rsidR="007B0011">
        <w:instrText xml:space="preserve"> DOCPROPERTY Version </w:instrText>
      </w:r>
      <w:r w:rsidR="007B0011">
        <w:fldChar w:fldCharType="separate"/>
      </w:r>
      <w:r w:rsidR="007B0011">
        <w:t>V5.4</w:t>
      </w:r>
      <w:r w:rsidR="007B0011">
        <w:fldChar w:fldCharType="end"/>
      </w:r>
    </w:p>
    <w:p w:rsidR="00260644" w:rsidRDefault="00260644" w:rsidP="005B3A7C">
      <w:pPr>
        <w:pStyle w:val="SOWHL1-ASDEFCON"/>
      </w:pPr>
      <w:r>
        <w:t>TITLE:</w:t>
      </w:r>
      <w:r>
        <w:tab/>
      </w:r>
      <w:bookmarkEnd w:id="3"/>
      <w:r w:rsidR="00387884">
        <w:t>Failure Mode</w:t>
      </w:r>
      <w:r w:rsidR="00055DC8">
        <w:t>,</w:t>
      </w:r>
      <w:r w:rsidR="00387884">
        <w:t xml:space="preserve"> Effects </w:t>
      </w:r>
      <w:r w:rsidR="00195316">
        <w:t xml:space="preserve">and Criticality </w:t>
      </w:r>
      <w:r w:rsidR="00403FE6">
        <w:t>Analysis Report</w:t>
      </w:r>
    </w:p>
    <w:p w:rsidR="00260644" w:rsidRDefault="00260644" w:rsidP="005B3A7C">
      <w:pPr>
        <w:pStyle w:val="SOWHL1-ASDEFCON"/>
      </w:pPr>
      <w:bookmarkStart w:id="4" w:name="_Toc515805639"/>
      <w:r>
        <w:t>DESCRIPTION and intended use</w:t>
      </w:r>
      <w:bookmarkEnd w:id="4"/>
    </w:p>
    <w:p w:rsidR="00055DC8" w:rsidRDefault="00387884" w:rsidP="005B3A7C">
      <w:pPr>
        <w:pStyle w:val="SOWTL2-ASDEFCON"/>
      </w:pPr>
      <w:bookmarkStart w:id="5" w:name="_Toc515805640"/>
      <w:r>
        <w:t>The Failure Mode</w:t>
      </w:r>
      <w:r w:rsidR="00055DC8">
        <w:t>,</w:t>
      </w:r>
      <w:r>
        <w:t xml:space="preserve"> Effects </w:t>
      </w:r>
      <w:r w:rsidR="00055DC8">
        <w:t xml:space="preserve">and Criticality </w:t>
      </w:r>
      <w:r>
        <w:t>Analysis (FME</w:t>
      </w:r>
      <w:r w:rsidR="00055DC8">
        <w:t>C</w:t>
      </w:r>
      <w:r>
        <w:t>A) Report (FME</w:t>
      </w:r>
      <w:r w:rsidR="00055DC8">
        <w:t>C</w:t>
      </w:r>
      <w:r>
        <w:t xml:space="preserve">AR) </w:t>
      </w:r>
      <w:r w:rsidR="00055DC8">
        <w:t>documents the</w:t>
      </w:r>
      <w:r>
        <w:t xml:space="preserve"> results </w:t>
      </w:r>
      <w:r w:rsidR="00055DC8">
        <w:t>obtained</w:t>
      </w:r>
      <w:r>
        <w:t xml:space="preserve"> from </w:t>
      </w:r>
      <w:r w:rsidR="00055DC8">
        <w:t xml:space="preserve">conducting a </w:t>
      </w:r>
      <w:r>
        <w:t>FME</w:t>
      </w:r>
      <w:r w:rsidR="00055DC8">
        <w:t>C</w:t>
      </w:r>
      <w:r>
        <w:t>A</w:t>
      </w:r>
      <w:r w:rsidR="00055DC8">
        <w:t>.</w:t>
      </w:r>
    </w:p>
    <w:p w:rsidR="00387884" w:rsidRDefault="00055DC8" w:rsidP="005B3A7C">
      <w:pPr>
        <w:pStyle w:val="SOWTL2-ASDEFCON"/>
      </w:pPr>
      <w:bookmarkStart w:id="6" w:name="_Ref128583394"/>
      <w:r>
        <w:t>The Contractor uses the FMECAR to:</w:t>
      </w:r>
      <w:bookmarkEnd w:id="6"/>
    </w:p>
    <w:p w:rsidR="00387884" w:rsidRDefault="00055DC8" w:rsidP="005B3A7C">
      <w:pPr>
        <w:pStyle w:val="SOWSubL1-ASDEFCON"/>
      </w:pPr>
      <w:r>
        <w:t xml:space="preserve">define </w:t>
      </w:r>
      <w:r w:rsidR="00387884">
        <w:t xml:space="preserve">criteria for Maintenance </w:t>
      </w:r>
      <w:r w:rsidR="00403FE6">
        <w:t>analysis</w:t>
      </w:r>
      <w:r w:rsidR="00387884">
        <w:t>, Logistic Support Analysis (LSA), test planning, inspection and checkout requirements;</w:t>
      </w:r>
    </w:p>
    <w:p w:rsidR="00387884" w:rsidRDefault="00055DC8" w:rsidP="005B3A7C">
      <w:pPr>
        <w:pStyle w:val="SOWSubL1-ASDEFCON"/>
      </w:pPr>
      <w:r>
        <w:t>document the</w:t>
      </w:r>
      <w:r w:rsidR="00387884">
        <w:t xml:space="preserve"> maintainability design features that require corrective action;</w:t>
      </w:r>
    </w:p>
    <w:p w:rsidR="00387884" w:rsidRDefault="00055DC8" w:rsidP="005B3A7C">
      <w:pPr>
        <w:pStyle w:val="SOWSubL1-ASDEFCON"/>
      </w:pPr>
      <w:r>
        <w:t>document the</w:t>
      </w:r>
      <w:r w:rsidR="00387884">
        <w:t xml:space="preserve"> </w:t>
      </w:r>
      <w:r w:rsidR="002A0AB7">
        <w:t>Failure Mode</w:t>
      </w:r>
      <w:r w:rsidR="00387884">
        <w:t xml:space="preserve">s </w:t>
      </w:r>
      <w:r>
        <w:t xml:space="preserve">that </w:t>
      </w:r>
      <w:r w:rsidR="00387884">
        <w:t>requir</w:t>
      </w:r>
      <w:r>
        <w:t>e</w:t>
      </w:r>
      <w:r w:rsidR="00387884">
        <w:t xml:space="preserve"> </w:t>
      </w:r>
      <w:r w:rsidR="002A0AB7">
        <w:t>C</w:t>
      </w:r>
      <w:r w:rsidR="00387884">
        <w:t xml:space="preserve">orrective </w:t>
      </w:r>
      <w:r w:rsidR="002A0AB7">
        <w:t>M</w:t>
      </w:r>
      <w:r w:rsidR="00387884">
        <w:t>aintenance;</w:t>
      </w:r>
    </w:p>
    <w:p w:rsidR="00055DC8" w:rsidRDefault="00055DC8" w:rsidP="005B3A7C">
      <w:pPr>
        <w:pStyle w:val="SOWSubL1-ASDEFCON"/>
      </w:pPr>
      <w:r>
        <w:t xml:space="preserve">inform the design program about </w:t>
      </w:r>
      <w:r w:rsidR="002A0AB7">
        <w:t>Failure Mode</w:t>
      </w:r>
      <w:r>
        <w:t>s requiring corrective design actions or system operator work-around procedures;</w:t>
      </w:r>
    </w:p>
    <w:p w:rsidR="00055DC8" w:rsidRDefault="00055DC8" w:rsidP="005B3A7C">
      <w:pPr>
        <w:pStyle w:val="SOWSubL1-ASDEFCON"/>
      </w:pPr>
      <w:r>
        <w:t xml:space="preserve">inform the </w:t>
      </w:r>
      <w:r w:rsidR="002A0AB7">
        <w:t>s</w:t>
      </w:r>
      <w:r>
        <w:t xml:space="preserve">ystem </w:t>
      </w:r>
      <w:r w:rsidR="002A0AB7">
        <w:t>s</w:t>
      </w:r>
      <w:r>
        <w:t xml:space="preserve">afety </w:t>
      </w:r>
      <w:r w:rsidR="002A0AB7">
        <w:t>and system security p</w:t>
      </w:r>
      <w:r>
        <w:t>rogram</w:t>
      </w:r>
      <w:r w:rsidR="002A0AB7">
        <w:t>s</w:t>
      </w:r>
      <w:r>
        <w:t>; and</w:t>
      </w:r>
    </w:p>
    <w:p w:rsidR="00387884" w:rsidRDefault="00055DC8" w:rsidP="005B3A7C">
      <w:pPr>
        <w:pStyle w:val="SOWSubL1-ASDEFCON"/>
        <w:rPr>
          <w:rFonts w:eastAsia="MS Mincho"/>
        </w:rPr>
      </w:pPr>
      <w:r>
        <w:t xml:space="preserve">derive </w:t>
      </w:r>
      <w:r w:rsidR="00387884">
        <w:t xml:space="preserve">information for the Reliability-Centred Maintenance (RCM) </w:t>
      </w:r>
      <w:r>
        <w:t xml:space="preserve">analysis </w:t>
      </w:r>
      <w:r w:rsidR="00387884">
        <w:t>process</w:t>
      </w:r>
      <w:r w:rsidR="00387884">
        <w:rPr>
          <w:rFonts w:eastAsia="MS Mincho"/>
        </w:rPr>
        <w:t>.</w:t>
      </w:r>
    </w:p>
    <w:p w:rsidR="00387884" w:rsidRDefault="00387884" w:rsidP="005B3A7C">
      <w:pPr>
        <w:pStyle w:val="SOWTL2-ASDEFCON"/>
      </w:pPr>
      <w:r>
        <w:t>The Commonwealth uses the FME</w:t>
      </w:r>
      <w:r w:rsidR="00055DC8">
        <w:t>C</w:t>
      </w:r>
      <w:r>
        <w:t>AR to:</w:t>
      </w:r>
    </w:p>
    <w:p w:rsidR="005048B4" w:rsidRDefault="00387884" w:rsidP="005B3A7C">
      <w:pPr>
        <w:pStyle w:val="SOWSubL1-ASDEFCON"/>
      </w:pPr>
      <w:r>
        <w:t xml:space="preserve">understand and evaluate the Contractor’s approach to meeting the requirements </w:t>
      </w:r>
      <w:r w:rsidR="00403FE6">
        <w:t xml:space="preserve">for Materiel System reliability and </w:t>
      </w:r>
      <w:r w:rsidR="002A0AB7">
        <w:t>M</w:t>
      </w:r>
      <w:r w:rsidR="00403FE6">
        <w:t>aintenance</w:t>
      </w:r>
      <w:r>
        <w:t>;</w:t>
      </w:r>
    </w:p>
    <w:p w:rsidR="005048B4" w:rsidRDefault="00387884" w:rsidP="005B3A7C">
      <w:pPr>
        <w:pStyle w:val="SOWSubL1-ASDEFCON"/>
      </w:pPr>
      <w:r>
        <w:t xml:space="preserve">evaluate the Contractor’s design for </w:t>
      </w:r>
      <w:r w:rsidR="002A0AB7">
        <w:t>M</w:t>
      </w:r>
      <w:r>
        <w:t xml:space="preserve">aintenance </w:t>
      </w:r>
      <w:r w:rsidR="002A0AB7">
        <w:t>S</w:t>
      </w:r>
      <w:r>
        <w:t xml:space="preserve">upport with respect to </w:t>
      </w:r>
      <w:r w:rsidR="002A0AB7">
        <w:t>C</w:t>
      </w:r>
      <w:r>
        <w:t xml:space="preserve">orrective </w:t>
      </w:r>
      <w:r w:rsidR="002A0AB7">
        <w:t xml:space="preserve">Maintenance </w:t>
      </w:r>
      <w:r>
        <w:t xml:space="preserve">and </w:t>
      </w:r>
      <w:r w:rsidR="00403FE6">
        <w:t>P</w:t>
      </w:r>
      <w:r>
        <w:t xml:space="preserve">reventive </w:t>
      </w:r>
      <w:r w:rsidR="00403FE6">
        <w:t>M</w:t>
      </w:r>
      <w:r>
        <w:t>aintenance activities;</w:t>
      </w:r>
    </w:p>
    <w:p w:rsidR="005048B4" w:rsidRDefault="00387884" w:rsidP="005B3A7C">
      <w:pPr>
        <w:pStyle w:val="SOWSubL1-ASDEFCON"/>
      </w:pPr>
      <w:r>
        <w:t>assist with monitoring the progress of the Contractor’s developmental activities under the Contract; and</w:t>
      </w:r>
    </w:p>
    <w:p w:rsidR="00387884" w:rsidRDefault="00387884" w:rsidP="005B3A7C">
      <w:pPr>
        <w:pStyle w:val="SOWSubL1-ASDEFCON"/>
      </w:pPr>
      <w:r>
        <w:t>enable the Commonwealth to undertake Independent Verification and Validation (IV&amp;V) of the Contractor’s FME</w:t>
      </w:r>
      <w:r w:rsidR="00055DC8">
        <w:t>C</w:t>
      </w:r>
      <w:r>
        <w:t>A outcomes.</w:t>
      </w:r>
    </w:p>
    <w:p w:rsidR="00260644" w:rsidRDefault="00260644" w:rsidP="005B3A7C">
      <w:pPr>
        <w:pStyle w:val="SOWHL1-ASDEFCON"/>
      </w:pPr>
      <w:r>
        <w:t>INTER-RELATIONSHIPS</w:t>
      </w:r>
      <w:bookmarkEnd w:id="5"/>
    </w:p>
    <w:p w:rsidR="00055DC8" w:rsidRDefault="00055DC8" w:rsidP="005B3A7C">
      <w:pPr>
        <w:pStyle w:val="SOWTL2-ASDEFCON"/>
      </w:pPr>
      <w:bookmarkStart w:id="7" w:name="_Toc515805641"/>
      <w:r>
        <w:t>The FMECAR is subordinate to the following data items, where these data items are required under the Contract:</w:t>
      </w:r>
    </w:p>
    <w:p w:rsidR="005F3890" w:rsidRDefault="00055DC8" w:rsidP="005B3A7C">
      <w:pPr>
        <w:pStyle w:val="SOWSubL1-ASDEFCON"/>
      </w:pPr>
      <w:r>
        <w:t>Integrated Support Plan (ISP)</w:t>
      </w:r>
      <w:r w:rsidR="002A0AB7">
        <w:t>;</w:t>
      </w:r>
    </w:p>
    <w:p w:rsidR="005F3890" w:rsidRDefault="00055DC8" w:rsidP="005B3A7C">
      <w:pPr>
        <w:pStyle w:val="SOWSubL1-ASDEFCON"/>
      </w:pPr>
      <w:r>
        <w:t>Systems Engineering Management Plan (SEMP)</w:t>
      </w:r>
      <w:r w:rsidR="002A0AB7">
        <w:t>;</w:t>
      </w:r>
    </w:p>
    <w:p w:rsidR="005F3890" w:rsidRDefault="00055DC8" w:rsidP="005B3A7C">
      <w:pPr>
        <w:pStyle w:val="SOWSubL1-ASDEFCON"/>
      </w:pPr>
      <w:r>
        <w:t>Integrated Reliability, Maintainability and Testability Plan (IRMTP)</w:t>
      </w:r>
      <w:r w:rsidR="002A0AB7">
        <w:t>;</w:t>
      </w:r>
    </w:p>
    <w:p w:rsidR="002A0AB7" w:rsidRDefault="00055DC8" w:rsidP="005B3A7C">
      <w:pPr>
        <w:pStyle w:val="SOWSubL1-ASDEFCON"/>
      </w:pPr>
      <w:r>
        <w:t>System Safety Program Plan (SSPP)</w:t>
      </w:r>
      <w:r w:rsidR="002A0AB7">
        <w:t>; and</w:t>
      </w:r>
    </w:p>
    <w:p w:rsidR="00055DC8" w:rsidRDefault="002A0AB7" w:rsidP="005B3A7C">
      <w:pPr>
        <w:pStyle w:val="SOWSubL1-ASDEFCON"/>
      </w:pPr>
      <w:r>
        <w:t>Materiel System Security Management Plan (MSSMP)</w:t>
      </w:r>
      <w:r w:rsidR="00055DC8">
        <w:t>.</w:t>
      </w:r>
    </w:p>
    <w:p w:rsidR="00055DC8" w:rsidRDefault="00055DC8" w:rsidP="005B3A7C">
      <w:pPr>
        <w:pStyle w:val="SOWTL2-ASDEFCON"/>
      </w:pPr>
      <w:r>
        <w:t>The FMECAR inter-relates with the following data items, where these data items are required under the Contract:</w:t>
      </w:r>
    </w:p>
    <w:p w:rsidR="005F3890" w:rsidRDefault="00055DC8" w:rsidP="005B3A7C">
      <w:pPr>
        <w:pStyle w:val="SOWSubL1-ASDEFCON"/>
      </w:pPr>
      <w:r>
        <w:t>Level Of Repair Analysis Report (LORAR)</w:t>
      </w:r>
      <w:r w:rsidR="002A0AB7">
        <w:t>;</w:t>
      </w:r>
    </w:p>
    <w:p w:rsidR="005F3890" w:rsidRDefault="00055DC8" w:rsidP="005B3A7C">
      <w:pPr>
        <w:pStyle w:val="SOWSubL1-ASDEFCON"/>
      </w:pPr>
      <w:r>
        <w:t>Reliability Centred Maintenance Analysis Report (RCMAR)</w:t>
      </w:r>
      <w:r w:rsidR="002A0AB7">
        <w:t>;</w:t>
      </w:r>
    </w:p>
    <w:p w:rsidR="002A0AB7" w:rsidRDefault="00055DC8" w:rsidP="005B3A7C">
      <w:pPr>
        <w:pStyle w:val="SOWSubL1-ASDEFCON"/>
      </w:pPr>
      <w:r>
        <w:t>Task Analysis Report (TAR)</w:t>
      </w:r>
      <w:r w:rsidR="002A0AB7">
        <w:t>;</w:t>
      </w:r>
    </w:p>
    <w:p w:rsidR="002A0AB7" w:rsidRDefault="002A0AB7" w:rsidP="005B3A7C">
      <w:pPr>
        <w:pStyle w:val="SOWSubL1-ASDEFCON"/>
      </w:pPr>
      <w:r>
        <w:t>the safety-related data items required under the Contract;</w:t>
      </w:r>
    </w:p>
    <w:p w:rsidR="005F3890" w:rsidRDefault="002A0AB7" w:rsidP="005B3A7C">
      <w:pPr>
        <w:pStyle w:val="SOWSubL1-ASDEFCON"/>
      </w:pPr>
      <w:r>
        <w:t>the security-related data items required under the Contract;</w:t>
      </w:r>
      <w:r w:rsidR="00055DC8">
        <w:t xml:space="preserve"> and</w:t>
      </w:r>
    </w:p>
    <w:p w:rsidR="00055DC8" w:rsidRPr="00A86D0A" w:rsidRDefault="00055DC8" w:rsidP="005B3A7C">
      <w:pPr>
        <w:pStyle w:val="SOWSubL1-ASDEFCON"/>
      </w:pPr>
      <w:r>
        <w:t>Logistic Support Analysis Record (LSAR).</w:t>
      </w:r>
    </w:p>
    <w:p w:rsidR="00260644" w:rsidRDefault="00260644" w:rsidP="005B3A7C">
      <w:pPr>
        <w:pStyle w:val="SOWHL1-ASDEFCON"/>
      </w:pPr>
      <w:r>
        <w:lastRenderedPageBreak/>
        <w:t>Applicable Documents</w:t>
      </w:r>
    </w:p>
    <w:p w:rsidR="00055DC8" w:rsidRDefault="00055DC8" w:rsidP="005B3A7C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3544"/>
        <w:gridCol w:w="4500"/>
      </w:tblGrid>
      <w:tr w:rsidR="00260644">
        <w:tc>
          <w:tcPr>
            <w:tcW w:w="3544" w:type="dxa"/>
          </w:tcPr>
          <w:p w:rsidR="00260644" w:rsidRDefault="00387884" w:rsidP="005B3A7C">
            <w:pPr>
              <w:pStyle w:val="ASDEFCONNormal"/>
            </w:pPr>
            <w:r>
              <w:t>Nil.</w:t>
            </w:r>
          </w:p>
        </w:tc>
        <w:tc>
          <w:tcPr>
            <w:tcW w:w="4500" w:type="dxa"/>
          </w:tcPr>
          <w:p w:rsidR="00260644" w:rsidRDefault="00260644" w:rsidP="005B3A7C">
            <w:pPr>
              <w:pStyle w:val="ASDEFCONNormal"/>
            </w:pPr>
          </w:p>
        </w:tc>
      </w:tr>
    </w:tbl>
    <w:p w:rsidR="00260644" w:rsidRDefault="00260644" w:rsidP="005B3A7C">
      <w:pPr>
        <w:pStyle w:val="SOWHL1-ASDEFCON"/>
      </w:pPr>
      <w:r>
        <w:t>Preparation Instructions</w:t>
      </w:r>
      <w:bookmarkEnd w:id="7"/>
    </w:p>
    <w:p w:rsidR="00260644" w:rsidRDefault="00260644" w:rsidP="005B3A7C">
      <w:pPr>
        <w:pStyle w:val="SOWHL2-ASDEFCON"/>
      </w:pPr>
      <w:r>
        <w:t>Generic Format and Content</w:t>
      </w:r>
    </w:p>
    <w:p w:rsidR="00260644" w:rsidRDefault="00260644" w:rsidP="005B3A7C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BF6366">
        <w:t>‘</w:t>
      </w:r>
      <w:r>
        <w:t>General Requirements for Data Items</w:t>
      </w:r>
      <w:r w:rsidR="00BF6366">
        <w:t>’</w:t>
      </w:r>
      <w:r>
        <w:t>.</w:t>
      </w:r>
    </w:p>
    <w:bookmarkEnd w:id="2"/>
    <w:p w:rsidR="00387884" w:rsidRDefault="00387884" w:rsidP="005B3A7C">
      <w:pPr>
        <w:pStyle w:val="SOWTL3-ASDEFCON"/>
      </w:pPr>
      <w:r>
        <w:t>The FME</w:t>
      </w:r>
      <w:r w:rsidR="00055DC8">
        <w:t>C</w:t>
      </w:r>
      <w:r>
        <w:t>AR need not be developed as one document.  It may be divided into volumes and sections, provided that the head document links all sub</w:t>
      </w:r>
      <w:r w:rsidR="00055DC8">
        <w:t>-</w:t>
      </w:r>
      <w:r>
        <w:t>documents</w:t>
      </w:r>
      <w:r w:rsidR="00055DC8">
        <w:t>, and references other data sources,</w:t>
      </w:r>
      <w:r>
        <w:t xml:space="preserve"> together as a cohesive whole.</w:t>
      </w:r>
    </w:p>
    <w:p w:rsidR="005D2835" w:rsidRDefault="005D2835" w:rsidP="005B3A7C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260644" w:rsidRDefault="00260644" w:rsidP="005B3A7C">
      <w:pPr>
        <w:pStyle w:val="SOWHL2-ASDEFCON"/>
      </w:pPr>
      <w:r>
        <w:t>Specific Content</w:t>
      </w:r>
    </w:p>
    <w:p w:rsidR="00055DC8" w:rsidRDefault="00055DC8" w:rsidP="005B3A7C">
      <w:pPr>
        <w:pStyle w:val="SOWHL3-ASDEFCON"/>
      </w:pPr>
      <w:bookmarkStart w:id="8" w:name="_Ref93311882"/>
      <w:r>
        <w:t>General</w:t>
      </w:r>
    </w:p>
    <w:p w:rsidR="00387884" w:rsidRDefault="00387884" w:rsidP="005B3A7C">
      <w:pPr>
        <w:pStyle w:val="SOWTL4-ASDEFCON"/>
      </w:pPr>
      <w:r>
        <w:t>The FME</w:t>
      </w:r>
      <w:r w:rsidR="00055DC8">
        <w:t>C</w:t>
      </w:r>
      <w:r>
        <w:t>AR shall document the results of the FME</w:t>
      </w:r>
      <w:r w:rsidR="00055DC8">
        <w:t>C</w:t>
      </w:r>
      <w:r>
        <w:t>A and the FME</w:t>
      </w:r>
      <w:r w:rsidR="00055DC8">
        <w:t>C</w:t>
      </w:r>
      <w:r>
        <w:t>A-maintainability information.</w:t>
      </w:r>
    </w:p>
    <w:p w:rsidR="00387884" w:rsidRDefault="00387884" w:rsidP="005B3A7C">
      <w:pPr>
        <w:pStyle w:val="SOWTL4-ASDEFCON"/>
      </w:pPr>
      <w:r>
        <w:t>The FME</w:t>
      </w:r>
      <w:r w:rsidR="00055DC8">
        <w:t>C</w:t>
      </w:r>
      <w:r>
        <w:t>AR shall:</w:t>
      </w:r>
    </w:p>
    <w:p w:rsidR="005048B4" w:rsidRDefault="005048B4" w:rsidP="005B3A7C">
      <w:pPr>
        <w:pStyle w:val="SOWSubL1-ASDEFCON"/>
      </w:pPr>
      <w:r>
        <w:t>provide an overview of the FMECA analysis activities performed, the standards used, and any significant recommendations;</w:t>
      </w:r>
    </w:p>
    <w:p w:rsidR="005F3890" w:rsidRDefault="00387884" w:rsidP="005B3A7C">
      <w:pPr>
        <w:pStyle w:val="SOWSubL1-ASDEFCON"/>
      </w:pPr>
      <w:r>
        <w:t>identify the level of analysis;</w:t>
      </w:r>
    </w:p>
    <w:p w:rsidR="005F3890" w:rsidRDefault="00387884" w:rsidP="005B3A7C">
      <w:pPr>
        <w:pStyle w:val="SOWSubL1-ASDEFCON"/>
      </w:pPr>
      <w:r>
        <w:t>summarise the results</w:t>
      </w:r>
      <w:r w:rsidR="002A0AB7">
        <w:t>, including the implications for the design of the Mission System, the design of the Support System, system safety, system security</w:t>
      </w:r>
      <w:r w:rsidR="0004090B">
        <w:t>, and any other requirements to satisfy the purposes set out in clause </w:t>
      </w:r>
      <w:r w:rsidR="0004090B">
        <w:fldChar w:fldCharType="begin"/>
      </w:r>
      <w:r w:rsidR="0004090B">
        <w:instrText xml:space="preserve"> REF _Ref128583394 \r \h </w:instrText>
      </w:r>
      <w:r w:rsidR="0004090B">
        <w:fldChar w:fldCharType="separate"/>
      </w:r>
      <w:r w:rsidR="007B0011">
        <w:t>3.2</w:t>
      </w:r>
      <w:r w:rsidR="0004090B">
        <w:fldChar w:fldCharType="end"/>
      </w:r>
      <w:r>
        <w:t>;</w:t>
      </w:r>
    </w:p>
    <w:p w:rsidR="005F3890" w:rsidRDefault="00387884" w:rsidP="005B3A7C">
      <w:pPr>
        <w:pStyle w:val="SOWSubL1-ASDEFCON"/>
      </w:pPr>
      <w:r>
        <w:t>document the data sources and techniques used in performing the analysis; and</w:t>
      </w:r>
    </w:p>
    <w:p w:rsidR="00387884" w:rsidRDefault="00387884" w:rsidP="005B3A7C">
      <w:pPr>
        <w:pStyle w:val="SOWSubL1-ASDEFCON"/>
      </w:pPr>
      <w:r>
        <w:t>include a system definition narrative, resultant analysis data</w:t>
      </w:r>
      <w:r w:rsidR="00055DC8">
        <w:t>,</w:t>
      </w:r>
      <w:r>
        <w:t xml:space="preserve"> and worksheets.</w:t>
      </w:r>
    </w:p>
    <w:p w:rsidR="00387884" w:rsidRDefault="00387884" w:rsidP="005B3A7C">
      <w:pPr>
        <w:pStyle w:val="SOWTL4-ASDEFCON"/>
      </w:pPr>
      <w:r>
        <w:t xml:space="preserve">The </w:t>
      </w:r>
      <w:r w:rsidR="00403FE6">
        <w:t>‘</w:t>
      </w:r>
      <w:r>
        <w:t>worksheets</w:t>
      </w:r>
      <w:r w:rsidR="00403FE6">
        <w:t>’</w:t>
      </w:r>
      <w:r>
        <w:t xml:space="preserve"> supplied as part of the FME</w:t>
      </w:r>
      <w:r w:rsidR="00055DC8">
        <w:t>C</w:t>
      </w:r>
      <w:r>
        <w:t>AR shall be organised in descending order aligned to the indenture levels of the Mission System and Support System.</w:t>
      </w:r>
    </w:p>
    <w:p w:rsidR="00387884" w:rsidRDefault="00387884" w:rsidP="005B3A7C">
      <w:pPr>
        <w:pStyle w:val="SOWTL4-ASDEFCON"/>
      </w:pPr>
      <w:r>
        <w:t>FME</w:t>
      </w:r>
      <w:r w:rsidR="00055DC8">
        <w:t>C</w:t>
      </w:r>
      <w:r>
        <w:t>A-maintainability information worksheets shall be organised in the report following the FME</w:t>
      </w:r>
      <w:r w:rsidR="00055DC8">
        <w:t>C</w:t>
      </w:r>
      <w:r>
        <w:t>A worksheets for the same indenture level.</w:t>
      </w:r>
    </w:p>
    <w:p w:rsidR="00387884" w:rsidRDefault="00387884" w:rsidP="005B3A7C">
      <w:pPr>
        <w:pStyle w:val="SOWTL4-ASDEFCON"/>
      </w:pPr>
      <w:r>
        <w:t>For each indenture level, the FME</w:t>
      </w:r>
      <w:r w:rsidR="00055DC8">
        <w:t>C</w:t>
      </w:r>
      <w:r>
        <w:t>AR shall contain the following:</w:t>
      </w:r>
    </w:p>
    <w:p w:rsidR="005048B4" w:rsidRDefault="00387884" w:rsidP="005B3A7C">
      <w:pPr>
        <w:pStyle w:val="SOWSubL1-ASDEFCON"/>
      </w:pPr>
      <w:r>
        <w:t>FME</w:t>
      </w:r>
      <w:r w:rsidR="00055DC8">
        <w:t>C</w:t>
      </w:r>
      <w:r>
        <w:t>A assumptions;</w:t>
      </w:r>
    </w:p>
    <w:p w:rsidR="005F3890" w:rsidRDefault="00387884" w:rsidP="005B3A7C">
      <w:pPr>
        <w:pStyle w:val="SOWSubL1-ASDEFCON"/>
      </w:pPr>
      <w:r>
        <w:t>block diagrams;</w:t>
      </w:r>
    </w:p>
    <w:p w:rsidR="005F3890" w:rsidRDefault="00387884" w:rsidP="005B3A7C">
      <w:pPr>
        <w:pStyle w:val="SOWSubL1-ASDEFCON"/>
      </w:pPr>
      <w:r>
        <w:t>completed FME</w:t>
      </w:r>
      <w:r w:rsidR="00055DC8">
        <w:t>C</w:t>
      </w:r>
      <w:r>
        <w:t>A worksheets; and</w:t>
      </w:r>
    </w:p>
    <w:p w:rsidR="00387884" w:rsidRDefault="00387884" w:rsidP="005B3A7C">
      <w:pPr>
        <w:pStyle w:val="SOWSubL1-ASDEFCON"/>
      </w:pPr>
      <w:r>
        <w:t>completed FME</w:t>
      </w:r>
      <w:r w:rsidR="00055DC8">
        <w:t>C</w:t>
      </w:r>
      <w:r>
        <w:t>A-maintainability information worksheets.</w:t>
      </w:r>
    </w:p>
    <w:bookmarkEnd w:id="8"/>
    <w:p w:rsidR="00330C28" w:rsidRDefault="00330C28" w:rsidP="005B3A7C">
      <w:pPr>
        <w:pStyle w:val="SOWHL3-ASDEFCON"/>
      </w:pPr>
      <w:r>
        <w:t xml:space="preserve">Logistic Support Analysis Record Information </w:t>
      </w:r>
    </w:p>
    <w:p w:rsidR="00330C28" w:rsidRDefault="00330C28" w:rsidP="005B3A7C">
      <w:pPr>
        <w:pStyle w:val="SOWTL4-ASDEFCON"/>
      </w:pPr>
      <w:r>
        <w:t xml:space="preserve">Where the Contract requires FMECA </w:t>
      </w:r>
      <w:r w:rsidR="00403FE6">
        <w:t>results</w:t>
      </w:r>
      <w:r>
        <w:t xml:space="preserve"> to be included within </w:t>
      </w:r>
      <w:r w:rsidR="00403FE6">
        <w:t>a</w:t>
      </w:r>
      <w:r w:rsidR="005F3890">
        <w:t xml:space="preserve"> Logistic Support Analysis Record</w:t>
      </w:r>
      <w:r w:rsidR="00403FE6">
        <w:t xml:space="preserve"> </w:t>
      </w:r>
      <w:r w:rsidR="005F3890">
        <w:t>(</w:t>
      </w:r>
      <w:r>
        <w:t>LSAR</w:t>
      </w:r>
      <w:r w:rsidR="005F3890">
        <w:t>),</w:t>
      </w:r>
      <w:r>
        <w:t xml:space="preserve"> and th</w:t>
      </w:r>
      <w:r w:rsidR="00403FE6">
        <w:t>e</w:t>
      </w:r>
      <w:r>
        <w:t xml:space="preserve"> LSAR is concurrently accessible to the Commonwealth</w:t>
      </w:r>
      <w:r w:rsidR="005F3890">
        <w:t>,</w:t>
      </w:r>
      <w:r>
        <w:t xml:space="preserve"> then the FMECAR should minimise duplication </w:t>
      </w:r>
      <w:r w:rsidR="00403FE6">
        <w:t>of</w:t>
      </w:r>
      <w:r>
        <w:t xml:space="preserve"> LSAR data and refer to the applicable LSAR data release </w:t>
      </w:r>
      <w:r w:rsidR="00403FE6">
        <w:t>as</w:t>
      </w:r>
      <w:r>
        <w:t xml:space="preserve"> part of the report.</w:t>
      </w:r>
    </w:p>
    <w:p w:rsidR="00260644" w:rsidRDefault="00260644" w:rsidP="00387884"/>
    <w:sectPr w:rsidR="00260644" w:rsidSect="00272D1C">
      <w:headerReference w:type="default" r:id="rId8"/>
      <w:footerReference w:type="default" r:id="rId9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8FD" w:rsidRDefault="003348FD">
      <w:r>
        <w:separator/>
      </w:r>
    </w:p>
  </w:endnote>
  <w:endnote w:type="continuationSeparator" w:id="0">
    <w:p w:rsidR="003348FD" w:rsidRDefault="00334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D15BA1" w:rsidTr="00272D1C">
      <w:tc>
        <w:tcPr>
          <w:tcW w:w="2500" w:type="pct"/>
        </w:tcPr>
        <w:p w:rsidR="00D15BA1" w:rsidRDefault="00D15BA1" w:rsidP="00272D1C">
          <w:pPr>
            <w:pStyle w:val="ASDEFCONHeaderFooterLeft"/>
          </w:pPr>
        </w:p>
      </w:tc>
      <w:tc>
        <w:tcPr>
          <w:tcW w:w="2500" w:type="pct"/>
        </w:tcPr>
        <w:p w:rsidR="00D15BA1" w:rsidRPr="00272D1C" w:rsidRDefault="00D15BA1" w:rsidP="00272D1C">
          <w:pPr>
            <w:pStyle w:val="ASDEFCONHeaderFooterRight"/>
            <w:rPr>
              <w:szCs w:val="16"/>
            </w:rPr>
          </w:pPr>
          <w:r w:rsidRPr="00272D1C">
            <w:rPr>
              <w:rStyle w:val="PageNumber"/>
              <w:color w:val="auto"/>
              <w:szCs w:val="16"/>
            </w:rPr>
            <w:fldChar w:fldCharType="begin"/>
          </w:r>
          <w:r w:rsidRPr="00272D1C">
            <w:rPr>
              <w:rStyle w:val="PageNumber"/>
              <w:color w:val="auto"/>
              <w:szCs w:val="16"/>
            </w:rPr>
            <w:instrText xml:space="preserve"> PAGE </w:instrText>
          </w:r>
          <w:r w:rsidRPr="00272D1C">
            <w:rPr>
              <w:rStyle w:val="PageNumber"/>
              <w:color w:val="auto"/>
              <w:szCs w:val="16"/>
            </w:rPr>
            <w:fldChar w:fldCharType="separate"/>
          </w:r>
          <w:r w:rsidR="007B0011">
            <w:rPr>
              <w:rStyle w:val="PageNumber"/>
              <w:noProof/>
              <w:color w:val="auto"/>
              <w:szCs w:val="16"/>
            </w:rPr>
            <w:t>1</w:t>
          </w:r>
          <w:r w:rsidRPr="00272D1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D15BA1" w:rsidTr="00272D1C">
      <w:tc>
        <w:tcPr>
          <w:tcW w:w="5000" w:type="pct"/>
          <w:gridSpan w:val="2"/>
        </w:tcPr>
        <w:p w:rsidR="00D15BA1" w:rsidRDefault="00F71C52" w:rsidP="005B3A7C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7B0011">
            <w:t>OFFICIAL</w:t>
          </w:r>
          <w:r>
            <w:fldChar w:fldCharType="end"/>
          </w:r>
        </w:p>
      </w:tc>
    </w:tr>
  </w:tbl>
  <w:p w:rsidR="00D15BA1" w:rsidRPr="00272D1C" w:rsidRDefault="00D15BA1" w:rsidP="00272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8FD" w:rsidRDefault="003348FD">
      <w:r>
        <w:separator/>
      </w:r>
    </w:p>
  </w:footnote>
  <w:footnote w:type="continuationSeparator" w:id="0">
    <w:p w:rsidR="003348FD" w:rsidRDefault="00334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D15BA1" w:rsidTr="00272D1C">
      <w:tc>
        <w:tcPr>
          <w:tcW w:w="5000" w:type="pct"/>
          <w:gridSpan w:val="2"/>
        </w:tcPr>
        <w:p w:rsidR="00D15BA1" w:rsidRDefault="00F71C52" w:rsidP="005B3A7C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7B0011">
            <w:t>OFFICIAL</w:t>
          </w:r>
          <w:r>
            <w:fldChar w:fldCharType="end"/>
          </w:r>
        </w:p>
      </w:tc>
    </w:tr>
    <w:tr w:rsidR="00D15BA1" w:rsidRPr="00272D1C" w:rsidTr="00272D1C">
      <w:tc>
        <w:tcPr>
          <w:tcW w:w="2500" w:type="pct"/>
        </w:tcPr>
        <w:p w:rsidR="00D15BA1" w:rsidRDefault="00F71C52" w:rsidP="00272D1C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7B0011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D15BA1" w:rsidRPr="00272D1C" w:rsidRDefault="00F204E8" w:rsidP="00F204E8">
          <w:pPr>
            <w:pStyle w:val="ASDEFCONHeaderFooterRight"/>
            <w:rPr>
              <w:lang w:val="fr-FR"/>
            </w:rPr>
          </w:pPr>
          <w:r>
            <w:rPr>
              <w:lang w:val="fr-FR"/>
            </w:rPr>
            <w:fldChar w:fldCharType="begin"/>
          </w:r>
          <w:r>
            <w:rPr>
              <w:lang w:val="fr-FR"/>
            </w:rPr>
            <w:instrText xml:space="preserve"> DOCPROPERTY  Title  \* MERGEFORMAT </w:instrText>
          </w:r>
          <w:r>
            <w:rPr>
              <w:lang w:val="fr-FR"/>
            </w:rPr>
            <w:fldChar w:fldCharType="separate"/>
          </w:r>
          <w:r w:rsidR="007B0011">
            <w:rPr>
              <w:lang w:val="fr-FR"/>
            </w:rPr>
            <w:t>DID-ILS-DES-FMECAR</w:t>
          </w:r>
          <w:r>
            <w:rPr>
              <w:lang w:val="fr-FR"/>
            </w:rPr>
            <w:fldChar w:fldCharType="end"/>
          </w:r>
          <w:r>
            <w:rPr>
              <w:lang w:val="fr-FR"/>
            </w:rPr>
            <w:t>-</w:t>
          </w:r>
          <w:r>
            <w:rPr>
              <w:lang w:val="fr-FR"/>
            </w:rPr>
            <w:fldChar w:fldCharType="begin"/>
          </w:r>
          <w:r>
            <w:rPr>
              <w:lang w:val="fr-FR"/>
            </w:rPr>
            <w:instrText xml:space="preserve"> DOCPROPERTY  Version  \* MERGEFORMAT </w:instrText>
          </w:r>
          <w:r>
            <w:rPr>
              <w:lang w:val="fr-FR"/>
            </w:rPr>
            <w:fldChar w:fldCharType="separate"/>
          </w:r>
          <w:r w:rsidR="007B0011">
            <w:rPr>
              <w:lang w:val="fr-FR"/>
            </w:rPr>
            <w:t>V5.4</w:t>
          </w:r>
          <w:r>
            <w:rPr>
              <w:lang w:val="fr-FR"/>
            </w:rPr>
            <w:fldChar w:fldCharType="end"/>
          </w:r>
        </w:p>
      </w:tc>
    </w:tr>
  </w:tbl>
  <w:p w:rsidR="00D15BA1" w:rsidRPr="00272D1C" w:rsidRDefault="00D15BA1" w:rsidP="00272D1C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23"/>
  </w:num>
  <w:num w:numId="10">
    <w:abstractNumId w:val="34"/>
  </w:num>
  <w:num w:numId="11">
    <w:abstractNumId w:val="13"/>
  </w:num>
  <w:num w:numId="12">
    <w:abstractNumId w:val="16"/>
  </w:num>
  <w:num w:numId="13">
    <w:abstractNumId w:val="36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2"/>
  </w:num>
  <w:num w:numId="22">
    <w:abstractNumId w:val="29"/>
  </w:num>
  <w:num w:numId="23">
    <w:abstractNumId w:val="0"/>
  </w:num>
  <w:num w:numId="24">
    <w:abstractNumId w:val="17"/>
  </w:num>
  <w:num w:numId="25">
    <w:abstractNumId w:val="3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6"/>
  </w:num>
  <w:num w:numId="30">
    <w:abstractNumId w:val="35"/>
  </w:num>
  <w:num w:numId="31">
    <w:abstractNumId w:val="14"/>
  </w:num>
  <w:num w:numId="32">
    <w:abstractNumId w:val="22"/>
  </w:num>
  <w:num w:numId="33">
    <w:abstractNumId w:val="9"/>
  </w:num>
  <w:num w:numId="34">
    <w:abstractNumId w:val="4"/>
  </w:num>
  <w:num w:numId="35">
    <w:abstractNumId w:val="25"/>
  </w:num>
  <w:num w:numId="36">
    <w:abstractNumId w:val="26"/>
  </w:num>
  <w:num w:numId="37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27"/>
  </w:num>
  <w:num w:numId="4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fr-FR" w:vendorID="64" w:dllVersion="131078" w:nlCheck="1" w:checkStyle="0"/>
  <w:activeWritingStyle w:appName="MSWord" w:lang="en-AU" w:vendorID="64" w:dllVersion="131078" w:nlCheck="1" w:checkStyle="1"/>
  <w:activeWritingStyle w:appName="MSWord" w:lang="en-AU" w:vendorID="8" w:dllVersion="513" w:checkStyle="1"/>
  <w:activeWritingStyle w:appName="MSWord" w:lang="en-GB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153"/>
    <w:rsid w:val="0004090B"/>
    <w:rsid w:val="00055DC8"/>
    <w:rsid w:val="000617A1"/>
    <w:rsid w:val="001143EF"/>
    <w:rsid w:val="00171110"/>
    <w:rsid w:val="00174A30"/>
    <w:rsid w:val="00177216"/>
    <w:rsid w:val="00195316"/>
    <w:rsid w:val="001D4DEE"/>
    <w:rsid w:val="00201FFB"/>
    <w:rsid w:val="00256232"/>
    <w:rsid w:val="00260644"/>
    <w:rsid w:val="00272D1C"/>
    <w:rsid w:val="00285E95"/>
    <w:rsid w:val="002A0AB7"/>
    <w:rsid w:val="002A2C7F"/>
    <w:rsid w:val="002B3378"/>
    <w:rsid w:val="002B3BD1"/>
    <w:rsid w:val="002C7EBC"/>
    <w:rsid w:val="002F5AD0"/>
    <w:rsid w:val="00322048"/>
    <w:rsid w:val="003300A5"/>
    <w:rsid w:val="00330C28"/>
    <w:rsid w:val="003348FD"/>
    <w:rsid w:val="003351FA"/>
    <w:rsid w:val="00336CB8"/>
    <w:rsid w:val="00387884"/>
    <w:rsid w:val="003D5362"/>
    <w:rsid w:val="00403FE6"/>
    <w:rsid w:val="0046622C"/>
    <w:rsid w:val="004C5153"/>
    <w:rsid w:val="004F2C2F"/>
    <w:rsid w:val="0050371E"/>
    <w:rsid w:val="005048B4"/>
    <w:rsid w:val="0051749A"/>
    <w:rsid w:val="005259E3"/>
    <w:rsid w:val="00534E62"/>
    <w:rsid w:val="00545C63"/>
    <w:rsid w:val="005502D0"/>
    <w:rsid w:val="005817E4"/>
    <w:rsid w:val="005B1A12"/>
    <w:rsid w:val="005B3A7C"/>
    <w:rsid w:val="005C446F"/>
    <w:rsid w:val="005C5618"/>
    <w:rsid w:val="005D2835"/>
    <w:rsid w:val="005F3890"/>
    <w:rsid w:val="006250FC"/>
    <w:rsid w:val="00645FB6"/>
    <w:rsid w:val="0066342D"/>
    <w:rsid w:val="006759ED"/>
    <w:rsid w:val="006E0536"/>
    <w:rsid w:val="007179AA"/>
    <w:rsid w:val="0073370E"/>
    <w:rsid w:val="007360F6"/>
    <w:rsid w:val="00757017"/>
    <w:rsid w:val="00780697"/>
    <w:rsid w:val="007B0011"/>
    <w:rsid w:val="007D4CE5"/>
    <w:rsid w:val="0081117E"/>
    <w:rsid w:val="008960A1"/>
    <w:rsid w:val="008B167E"/>
    <w:rsid w:val="008E6B1F"/>
    <w:rsid w:val="00916BB3"/>
    <w:rsid w:val="00954D4F"/>
    <w:rsid w:val="009A5D3F"/>
    <w:rsid w:val="009A791E"/>
    <w:rsid w:val="009D5611"/>
    <w:rsid w:val="009E2729"/>
    <w:rsid w:val="00A25758"/>
    <w:rsid w:val="00A33AF4"/>
    <w:rsid w:val="00A62233"/>
    <w:rsid w:val="00AB5FBB"/>
    <w:rsid w:val="00AC1E42"/>
    <w:rsid w:val="00B15A65"/>
    <w:rsid w:val="00B26A1C"/>
    <w:rsid w:val="00B34CC1"/>
    <w:rsid w:val="00B60649"/>
    <w:rsid w:val="00B72078"/>
    <w:rsid w:val="00B77A69"/>
    <w:rsid w:val="00B84509"/>
    <w:rsid w:val="00B97872"/>
    <w:rsid w:val="00BB0B70"/>
    <w:rsid w:val="00BC7E76"/>
    <w:rsid w:val="00BD7C36"/>
    <w:rsid w:val="00BF6366"/>
    <w:rsid w:val="00C57034"/>
    <w:rsid w:val="00C72927"/>
    <w:rsid w:val="00C82C4B"/>
    <w:rsid w:val="00C932CD"/>
    <w:rsid w:val="00CB25FA"/>
    <w:rsid w:val="00CF64D1"/>
    <w:rsid w:val="00D05315"/>
    <w:rsid w:val="00D15BA1"/>
    <w:rsid w:val="00D40976"/>
    <w:rsid w:val="00D50752"/>
    <w:rsid w:val="00D868CF"/>
    <w:rsid w:val="00E21FDF"/>
    <w:rsid w:val="00E26A20"/>
    <w:rsid w:val="00E813B6"/>
    <w:rsid w:val="00E9103B"/>
    <w:rsid w:val="00E952FE"/>
    <w:rsid w:val="00EE2922"/>
    <w:rsid w:val="00EE503B"/>
    <w:rsid w:val="00EF63FE"/>
    <w:rsid w:val="00F10A19"/>
    <w:rsid w:val="00F12FE4"/>
    <w:rsid w:val="00F204E8"/>
    <w:rsid w:val="00F71C52"/>
    <w:rsid w:val="00F937F0"/>
    <w:rsid w:val="00FC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011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7B0011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7B001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F71C52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F71C52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BF6366"/>
    <w:pPr>
      <w:numPr>
        <w:ilvl w:val="4"/>
        <w:numId w:val="23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BF6366"/>
    <w:pPr>
      <w:numPr>
        <w:ilvl w:val="5"/>
        <w:numId w:val="23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BF6366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BF6366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BF6366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7B00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0011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7B001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7B0011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7B0011"/>
    <w:pPr>
      <w:spacing w:after="100"/>
      <w:ind w:left="400"/>
    </w:pPr>
  </w:style>
  <w:style w:type="paragraph" w:styleId="FootnoteText">
    <w:name w:val="footnote text"/>
    <w:basedOn w:val="Normal"/>
    <w:semiHidden/>
    <w:rsid w:val="007B0011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link w:val="BalloonTextChar1"/>
    <w:rsid w:val="005048B4"/>
    <w:rPr>
      <w:rFonts w:ascii="Calibri" w:hAnsi="Calibri"/>
      <w:sz w:val="18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sid w:val="0075701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757017"/>
  </w:style>
  <w:style w:type="paragraph" w:customStyle="1" w:styleId="Style1">
    <w:name w:val="Style1"/>
    <w:basedOn w:val="Heading4"/>
    <w:rsid w:val="00757017"/>
    <w:rPr>
      <w:b w:val="0"/>
    </w:rPr>
  </w:style>
  <w:style w:type="paragraph" w:styleId="EndnoteText">
    <w:name w:val="endnote text"/>
    <w:basedOn w:val="Normal"/>
    <w:semiHidden/>
    <w:rsid w:val="00757017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7B0011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7B001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7B001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7B0011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7B0011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7B0011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7B0011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7B0011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7B001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7B001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7B001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7B001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7B0011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7B0011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7B001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7B0011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7B0011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7B001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7B001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7B001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7B001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7B001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7B001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7B001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7B001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7B001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7B001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7B001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7B001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7B001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7B001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7B0011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7B0011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7B0011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7B0011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7B0011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7B0011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7B0011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7B0011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7B0011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7B0011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7B001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7B001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7B001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7B001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7B001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7B001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7B001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7B001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7B001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7B0011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7B001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7B0011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7B001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7B0011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7B001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7B001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7B0011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7B0011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7B001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7B001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7B001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7B001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7B0011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7B0011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7B001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7B001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7B001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7B0011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7B0011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7B0011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7B001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7B001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7B001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7B0011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7B0011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7B001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7B001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7B0011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7B0011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7B001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7B0011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7B0011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7B0011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7B0011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7B001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7B001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7B001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7B001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7B001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7B001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7B001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7B0011"/>
    <w:pPr>
      <w:numPr>
        <w:ilvl w:val="1"/>
        <w:numId w:val="21"/>
      </w:numPr>
    </w:pPr>
  </w:style>
  <w:style w:type="character" w:customStyle="1" w:styleId="BalloonTextChar">
    <w:name w:val="Balloon Text Char"/>
    <w:rsid w:val="005048B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5048B4"/>
    <w:rPr>
      <w:rFonts w:ascii="Calibri" w:hAnsi="Calibri"/>
      <w:sz w:val="18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BF6366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BF6366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BF6366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BF6366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BF6366"/>
    <w:rPr>
      <w:rFonts w:ascii="Arial" w:hAnsi="Arial"/>
      <w:i/>
      <w:sz w:val="18"/>
      <w:szCs w:val="24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7B0011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F71C52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F71C52"/>
    <w:rPr>
      <w:rFonts w:ascii="Arial" w:hAnsi="Arial"/>
      <w:b/>
      <w:bCs/>
      <w:i/>
      <w:iCs/>
      <w:szCs w:val="24"/>
    </w:rPr>
  </w:style>
  <w:style w:type="character" w:styleId="Hyperlink">
    <w:name w:val="Hyperlink"/>
    <w:uiPriority w:val="99"/>
    <w:unhideWhenUsed/>
    <w:rsid w:val="007B0011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7B001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7B001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7B001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7B001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7B001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7B0011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04E8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7B0011"/>
    <w:pPr>
      <w:numPr>
        <w:numId w:val="24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rsid w:val="00F71C52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F71C52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F71C52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F71C52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F71C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71C52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F71C52"/>
    <w:pPr>
      <w:numPr>
        <w:numId w:val="37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F71C52"/>
    <w:pPr>
      <w:spacing w:after="0"/>
      <w:ind w:left="720"/>
    </w:pPr>
  </w:style>
  <w:style w:type="paragraph" w:customStyle="1" w:styleId="Bullet2">
    <w:name w:val="Bullet 2"/>
    <w:basedOn w:val="Normal"/>
    <w:rsid w:val="00F71C52"/>
    <w:pPr>
      <w:numPr>
        <w:numId w:val="4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D0C02-AC1C-42E1-9325-9DDE3921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24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DID-ILS-DES-FMECAR</vt:lpstr>
    </vt:vector>
  </TitlesOfParts>
  <Manager/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DID-ILS-DES-FMECAR</dc:title>
  <dc:subject>Failure Mode, Effects and Critically Analysis Report</dc:subject>
  <dc:creator/>
  <cp:keywords>Failure, Mode Effectes and Critically Analysis Report, FMECAR</cp:keywords>
  <cp:lastModifiedBy/>
  <cp:revision>28</cp:revision>
  <cp:lastPrinted>2009-09-28T00:35:00Z</cp:lastPrinted>
  <dcterms:created xsi:type="dcterms:W3CDTF">2018-02-19T00:06:00Z</dcterms:created>
  <dcterms:modified xsi:type="dcterms:W3CDTF">2026-06-17T23:50:00Z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BM80020965</vt:lpwstr>
  </property>
  <property fmtid="{D5CDD505-2E9C-101B-9397-08002B2CF9AE}" pid="4" name="Objective-Version">
    <vt:lpwstr>2.1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